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7ADE2647" w:rsidR="0033636C" w:rsidRPr="00AC72C8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C330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9C330C" w:rsidRPr="009C330C">
            <w:rPr>
              <w:rFonts w:ascii="Times New Roman" w:hAnsi="Times New Roman"/>
              <w:sz w:val="28"/>
              <w:szCs w:val="28"/>
            </w:rPr>
            <w:t>26 мая 2026 года</w:t>
          </w:r>
        </w:sdtContent>
      </w:sdt>
      <w:r w:rsidRPr="009C330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>
          <w:rPr>
            <w:rFonts w:ascii="Calibri" w:hAnsi="Calibri"/>
            <w:sz w:val="26"/>
            <w:szCs w:val="26"/>
            <w:u w:val="single"/>
          </w:rPr>
        </w:sdtEndPr>
        <w:sdtContent>
          <w:r w:rsidR="009C330C" w:rsidRPr="009C330C">
            <w:rPr>
              <w:rFonts w:ascii="Times New Roman" w:hAnsi="Times New Roman"/>
              <w:sz w:val="28"/>
              <w:szCs w:val="28"/>
            </w:rPr>
            <w:t>308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540B8FF7" w:rsidR="0033636C" w:rsidRPr="009C330C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9C330C">
        <w:rPr>
          <w:rFonts w:ascii="Times New Roman" w:hAnsi="Times New Roman"/>
          <w:b/>
          <w:sz w:val="28"/>
          <w:szCs w:val="28"/>
        </w:rPr>
        <w:t xml:space="preserve">Об утверждении Положения о системе оплаты труда работников муниципального </w:t>
      </w:r>
      <w:r w:rsidR="00EC42D4" w:rsidRPr="009C330C">
        <w:rPr>
          <w:rFonts w:ascii="Times New Roman" w:hAnsi="Times New Roman"/>
          <w:b/>
          <w:sz w:val="28"/>
          <w:szCs w:val="28"/>
        </w:rPr>
        <w:t>казенного учреждения</w:t>
      </w:r>
      <w:r w:rsidRPr="009C330C">
        <w:rPr>
          <w:rFonts w:ascii="Times New Roman" w:hAnsi="Times New Roman"/>
          <w:b/>
          <w:sz w:val="28"/>
          <w:szCs w:val="28"/>
        </w:rPr>
        <w:t xml:space="preserve"> «Служба заказчика»</w:t>
      </w:r>
    </w:p>
    <w:p w14:paraId="0DCF558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F99C674" w14:textId="6308C504" w:rsidR="00EC42D4" w:rsidRDefault="00EC42D4" w:rsidP="00A3379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основании ст. 144 Трудового кодекса Российской Федерации,</w:t>
      </w:r>
      <w:r w:rsidR="00A337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постановления администрации муниципального образования Ногликский муниципальный округ Сахалинской области от 29.04.2026 № 239 «</w:t>
      </w:r>
      <w:r w:rsidR="00A3379A" w:rsidRPr="00A337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создании муниципального казенного учреждения «Служба заказчика»</w:t>
      </w:r>
      <w:r w:rsidR="00A337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руководствуясь ст. ст. </w:t>
      </w:r>
      <w:r w:rsidR="00AE20FB">
        <w:rPr>
          <w:rFonts w:ascii="Times New Roman" w:hAnsi="Times New Roman"/>
          <w:color w:val="000000"/>
          <w:sz w:val="28"/>
          <w:szCs w:val="28"/>
        </w:rPr>
        <w:t>36</w:t>
      </w:r>
      <w:r>
        <w:rPr>
          <w:rFonts w:ascii="Times New Roman" w:hAnsi="Times New Roman"/>
          <w:color w:val="000000"/>
          <w:sz w:val="28"/>
          <w:szCs w:val="28"/>
        </w:rPr>
        <w:t>, 51 Устава муниципального образования Ногликский муниципальный округ Сахалинской области,</w:t>
      </w:r>
      <w:r w:rsidRPr="005E0E74">
        <w:rPr>
          <w:rFonts w:ascii="Times New Roman" w:hAnsi="Times New Roman"/>
          <w:b/>
          <w:color w:val="000000"/>
          <w:sz w:val="28"/>
          <w:szCs w:val="28"/>
        </w:rPr>
        <w:t xml:space="preserve"> ПОСТАНОВЛЯ</w:t>
      </w:r>
      <w:r>
        <w:rPr>
          <w:rFonts w:ascii="Times New Roman" w:hAnsi="Times New Roman"/>
          <w:b/>
          <w:color w:val="000000"/>
          <w:sz w:val="28"/>
          <w:szCs w:val="28"/>
        </w:rPr>
        <w:t>Ю</w:t>
      </w:r>
      <w:r w:rsidRPr="005E0E74">
        <w:rPr>
          <w:rFonts w:ascii="Times New Roman" w:hAnsi="Times New Roman"/>
          <w:b/>
          <w:color w:val="000000"/>
          <w:sz w:val="28"/>
          <w:szCs w:val="28"/>
        </w:rPr>
        <w:t>:</w:t>
      </w:r>
    </w:p>
    <w:p w14:paraId="495F4E3F" w14:textId="77777777" w:rsidR="00EC42D4" w:rsidRDefault="00EC42D4" w:rsidP="00EC42D4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F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Утвердить Положение о системе оплаты труда работников муниципального казенного учреждения 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Служба заказчика</w:t>
      </w:r>
      <w:r w:rsidRPr="00C36F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(прилагается).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14:paraId="57D60687" w14:textId="25F48560" w:rsidR="00EC42D4" w:rsidRDefault="00EC42D4" w:rsidP="00EC42D4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F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Финансирование расходов, связанных с реализацией настоящего постановления, осуществлять в пределах средств, выделенных главному распорядителю средств местного бюджета –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36F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администрации муниципального образования Ногликский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муниципальный округ Сахалинской области</w:t>
      </w:r>
      <w:r w:rsidRPr="00C36F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C33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36F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обеспечение деятельности муниципального казенного учреждения 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Служба заказчика</w:t>
      </w:r>
      <w:r w:rsidRPr="00C36F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</w:p>
    <w:p w14:paraId="4BF1CEC4" w14:textId="30AD6B53" w:rsidR="00D96F24" w:rsidRDefault="00D96F24" w:rsidP="00EC42D4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Настоящее постановление вступает в силу с момента его официального опубликования и распространяет свое действие </w:t>
      </w:r>
      <w:r w:rsidR="009C33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правоотношения, возникшие с 04 мая 2026 года.</w:t>
      </w:r>
    </w:p>
    <w:p w14:paraId="0DCF5589" w14:textId="3BFCC44A" w:rsidR="008629FA" w:rsidRPr="00EC42D4" w:rsidRDefault="00EC42D4" w:rsidP="00811259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42D4">
        <w:rPr>
          <w:rFonts w:ascii="Times New Roman" w:hAnsi="Times New Roman"/>
          <w:sz w:val="28"/>
          <w:szCs w:val="28"/>
          <w:lang w:eastAsia="ru-RU"/>
        </w:rPr>
        <w:t xml:space="preserve">Опубликовать настоящее постановление в газете «Знамя труда» </w:t>
      </w:r>
      <w:r w:rsidRPr="00EC42D4">
        <w:rPr>
          <w:rFonts w:ascii="Times New Roman" w:hAnsi="Times New Roman"/>
          <w:sz w:val="28"/>
          <w:szCs w:val="28"/>
          <w:lang w:eastAsia="ru-RU"/>
        </w:rPr>
        <w:br/>
        <w:t xml:space="preserve">и разместить на официальном сайте муниципального образования Ногликский муниципальный округ Сахалинской области в </w:t>
      </w:r>
      <w:r w:rsidRPr="00EC42D4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 w:rsidRPr="00EC42D4">
        <w:rPr>
          <w:rFonts w:ascii="Times New Roman" w:hAnsi="Times New Roman"/>
          <w:sz w:val="28"/>
          <w:szCs w:val="28"/>
          <w:lang w:eastAsia="ru-RU"/>
        </w:rPr>
        <w:t xml:space="preserve"> сети «Интернет».</w:t>
      </w:r>
    </w:p>
    <w:p w14:paraId="0DCF558B" w14:textId="3C77F5A0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644368CD" w14:textId="77777777" w:rsidR="009C330C" w:rsidRDefault="008629FA" w:rsidP="00EC42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C42D4">
        <w:rPr>
          <w:rFonts w:ascii="Times New Roman" w:hAnsi="Times New Roman"/>
          <w:sz w:val="28"/>
          <w:szCs w:val="28"/>
        </w:rPr>
        <w:tab/>
        <w:t xml:space="preserve"> </w:t>
      </w:r>
    </w:p>
    <w:p w14:paraId="0DCF558E" w14:textId="09DE0863" w:rsidR="008629FA" w:rsidRPr="00D12794" w:rsidRDefault="00093B08" w:rsidP="00EC42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9C330C" w:rsidRPr="009C330C">
        <w:rPr>
          <w:rFonts w:ascii="Times New Roman" w:hAnsi="Times New Roman"/>
          <w:sz w:val="28"/>
          <w:szCs w:val="28"/>
        </w:rPr>
        <w:t xml:space="preserve"> </w:t>
      </w:r>
      <w:r w:rsidR="009C330C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9C330C">
        <w:rPr>
          <w:rFonts w:ascii="Times New Roman" w:hAnsi="Times New Roman"/>
          <w:sz w:val="28"/>
          <w:szCs w:val="28"/>
        </w:rPr>
        <w:t>С.В. Гурьянов</w:t>
      </w:r>
    </w:p>
    <w:sectPr w:rsidR="008629FA" w:rsidRPr="00D12794" w:rsidSect="009C330C">
      <w:footerReference w:type="default" r:id="rId8"/>
      <w:pgSz w:w="11906" w:h="16838"/>
      <w:pgMar w:top="1134" w:right="851" w:bottom="0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3E72E" w14:textId="77777777" w:rsidR="002135C8" w:rsidRDefault="002135C8" w:rsidP="0033636C">
      <w:pPr>
        <w:spacing w:after="0" w:line="240" w:lineRule="auto"/>
      </w:pPr>
      <w:r>
        <w:separator/>
      </w:r>
    </w:p>
  </w:endnote>
  <w:endnote w:type="continuationSeparator" w:id="0">
    <w:p w14:paraId="05029D2A" w14:textId="77777777" w:rsidR="002135C8" w:rsidRDefault="002135C8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1AC08ECD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D3AB6" w14:textId="77777777" w:rsidR="002135C8" w:rsidRDefault="002135C8" w:rsidP="0033636C">
      <w:pPr>
        <w:spacing w:after="0" w:line="240" w:lineRule="auto"/>
      </w:pPr>
      <w:r>
        <w:separator/>
      </w:r>
    </w:p>
  </w:footnote>
  <w:footnote w:type="continuationSeparator" w:id="0">
    <w:p w14:paraId="530690D1" w14:textId="77777777" w:rsidR="002135C8" w:rsidRDefault="002135C8" w:rsidP="0033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4361E"/>
    <w:multiLevelType w:val="hybridMultilevel"/>
    <w:tmpl w:val="96085DA0"/>
    <w:lvl w:ilvl="0" w:tplc="55A631EA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938F3"/>
    <w:rsid w:val="001E1F9F"/>
    <w:rsid w:val="002003DC"/>
    <w:rsid w:val="002135C8"/>
    <w:rsid w:val="002B5CAC"/>
    <w:rsid w:val="0033636C"/>
    <w:rsid w:val="003E4257"/>
    <w:rsid w:val="00423A48"/>
    <w:rsid w:val="00520CBF"/>
    <w:rsid w:val="008629FA"/>
    <w:rsid w:val="00987DB5"/>
    <w:rsid w:val="009C330C"/>
    <w:rsid w:val="00A30AF1"/>
    <w:rsid w:val="00A3379A"/>
    <w:rsid w:val="00AC72C8"/>
    <w:rsid w:val="00AE20FB"/>
    <w:rsid w:val="00B10ED9"/>
    <w:rsid w:val="00B25688"/>
    <w:rsid w:val="00BE0B00"/>
    <w:rsid w:val="00C02849"/>
    <w:rsid w:val="00D12794"/>
    <w:rsid w:val="00D67BD8"/>
    <w:rsid w:val="00D96F24"/>
    <w:rsid w:val="00DF7897"/>
    <w:rsid w:val="00E37B8A"/>
    <w:rsid w:val="00E609BC"/>
    <w:rsid w:val="00EA01ED"/>
    <w:rsid w:val="00EC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EC4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5340FE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228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dcterms:created xsi:type="dcterms:W3CDTF">2020-04-07T04:52:00Z</dcterms:created>
  <dcterms:modified xsi:type="dcterms:W3CDTF">2026-05-26T06:16:00Z</dcterms:modified>
</cp:coreProperties>
</file>